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7AE7FBB4" w:rsidR="00C44B8B" w:rsidRPr="000C6E43" w:rsidRDefault="004F1CB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2360699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7" w14:textId="77777777" w:rsidR="00C44B8B" w:rsidRPr="0052681C" w:rsidRDefault="00C44B8B" w:rsidP="00C44B8B"/>
    <w:p w14:paraId="30E33348" w14:textId="77777777" w:rsidR="00C44B8B" w:rsidRPr="0052681C" w:rsidRDefault="00C44B8B" w:rsidP="00C44B8B"/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34105428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430DD" w:rsidRPr="007430DD">
        <w:rPr>
          <w:b/>
          <w:sz w:val="26"/>
          <w:szCs w:val="26"/>
        </w:rPr>
        <w:t xml:space="preserve">Зажим соединительный </w:t>
      </w:r>
      <w:r w:rsidR="004F1CB0" w:rsidRPr="004F1CB0">
        <w:rPr>
          <w:b/>
          <w:sz w:val="26"/>
          <w:szCs w:val="26"/>
        </w:rPr>
        <w:t>СС-13,5-14-АС-ТРИАС</w:t>
      </w:r>
      <w:r>
        <w:rPr>
          <w:b/>
          <w:sz w:val="26"/>
          <w:szCs w:val="26"/>
        </w:rPr>
        <w:t>)</w:t>
      </w:r>
      <w:r w:rsidR="004F1CB0">
        <w:rPr>
          <w:b/>
          <w:sz w:val="26"/>
          <w:szCs w:val="26"/>
        </w:rPr>
        <w:t xml:space="preserve"> или эквивалент</w:t>
      </w:r>
      <w:r w:rsidR="009C0389" w:rsidRPr="007807FE">
        <w:rPr>
          <w:b/>
          <w:sz w:val="26"/>
          <w:szCs w:val="26"/>
        </w:rPr>
        <w:t>.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910A9EE" w14:textId="77777777" w:rsidR="007B409B" w:rsidRPr="00CC3F34" w:rsidRDefault="007B409B" w:rsidP="007B409B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CC3F34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3449-031-27560230-06 «Зажимы соединительные спиральные типа CC-Dпр-01, CC-Dпр-11, CC-Dпр-21, CC-Dпр-31 для проводов и тросов ВЛ».</w:t>
      </w:r>
    </w:p>
    <w:p w14:paraId="0F54142A" w14:textId="77777777" w:rsidR="007B409B" w:rsidRPr="00CC3F34" w:rsidRDefault="007B409B" w:rsidP="007B409B"/>
    <w:p w14:paraId="279636BF" w14:textId="77777777" w:rsidR="007B409B" w:rsidRPr="00CC3F34" w:rsidRDefault="007B409B" w:rsidP="007B409B">
      <w:pPr>
        <w:ind w:firstLine="0"/>
      </w:pPr>
      <w:r w:rsidRPr="00CC3F34">
        <w:rPr>
          <w:noProof/>
        </w:rPr>
        <w:drawing>
          <wp:inline distT="0" distB="0" distL="0" distR="0" wp14:anchorId="14D1C50F" wp14:editId="4E819263">
            <wp:extent cx="6692265" cy="1935480"/>
            <wp:effectExtent l="0" t="0" r="0" b="7620"/>
            <wp:docPr id="1" name="Рисунок 1" descr="Зажимы соединительные спиральные типа CC-DПР-01, CC-DПР-11, CC-DПР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спиральные типа CC-DПР-01, CC-DПР-11, CC-DПР ..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F0CA9" w14:textId="77777777" w:rsidR="007B409B" w:rsidRPr="00CC3F34" w:rsidRDefault="007B409B" w:rsidP="007B409B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1817"/>
        <w:gridCol w:w="929"/>
        <w:gridCol w:w="1729"/>
        <w:gridCol w:w="1332"/>
        <w:gridCol w:w="1717"/>
      </w:tblGrid>
      <w:tr w:rsidR="007B409B" w:rsidRPr="00CC3F34" w14:paraId="5925BD01" w14:textId="77777777" w:rsidTr="00243E36">
        <w:trPr>
          <w:trHeight w:val="900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58FFA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148D4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2"/>
                <w:szCs w:val="22"/>
              </w:rPr>
              <w:t>Провода марок АС, АСКП, АСКС, АСК ПО ГОСТ 839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3D325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2"/>
                <w:szCs w:val="22"/>
              </w:rPr>
              <w:t>L, мм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7FC06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33E5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2"/>
                <w:szCs w:val="22"/>
              </w:rPr>
              <w:t>Масса зажима, кг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F9723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7B409B" w:rsidRPr="00CC3F34" w14:paraId="1A9C23C8" w14:textId="77777777" w:rsidTr="00243E36">
        <w:trPr>
          <w:trHeight w:val="660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0BE69" w14:textId="77777777" w:rsidR="007B409B" w:rsidRPr="00CC3F34" w:rsidRDefault="007B409B" w:rsidP="00243E36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57CF7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2"/>
                <w:szCs w:val="22"/>
              </w:rPr>
              <w:t>Сечение, мм</w:t>
            </w:r>
            <w:r w:rsidRPr="00CC3F3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7D9C3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2"/>
                <w:szCs w:val="22"/>
              </w:rPr>
              <w:t>Диаметр, D</w:t>
            </w:r>
            <w:r w:rsidRPr="00CC3F34">
              <w:rPr>
                <w:sz w:val="22"/>
                <w:szCs w:val="22"/>
                <w:vertAlign w:val="subscript"/>
              </w:rPr>
              <w:t>пр</w:t>
            </w:r>
            <w:r w:rsidRPr="00CC3F34">
              <w:rPr>
                <w:sz w:val="22"/>
                <w:szCs w:val="22"/>
              </w:rPr>
              <w:t>, мм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9D2FF" w14:textId="77777777" w:rsidR="007B409B" w:rsidRPr="00CC3F34" w:rsidRDefault="007B409B" w:rsidP="00243E36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07393" w14:textId="77777777" w:rsidR="007B409B" w:rsidRPr="00CC3F34" w:rsidRDefault="007B409B" w:rsidP="00243E36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EC0AB" w14:textId="77777777" w:rsidR="007B409B" w:rsidRPr="00CC3F34" w:rsidRDefault="007B409B" w:rsidP="00243E36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A23A1B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B409B" w:rsidRPr="00CC3F34" w14:paraId="1454D08F" w14:textId="77777777" w:rsidTr="00243E36">
        <w:trPr>
          <w:trHeight w:val="600"/>
        </w:trPr>
        <w:tc>
          <w:tcPr>
            <w:tcW w:w="1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580CD" w14:textId="6A3E3A1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2"/>
                <w:szCs w:val="22"/>
              </w:rPr>
              <w:t>СС-13,5-1</w:t>
            </w:r>
            <w:r w:rsidR="00825E09">
              <w:rPr>
                <w:sz w:val="22"/>
                <w:szCs w:val="22"/>
              </w:rPr>
              <w:t>4-АС-ТРИАС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B2DD0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4"/>
                <w:szCs w:val="24"/>
              </w:rPr>
              <w:t>95/16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9496C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4"/>
                <w:szCs w:val="24"/>
              </w:rPr>
              <w:t>13,5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28B4D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2"/>
                <w:szCs w:val="22"/>
              </w:rPr>
              <w:t>1500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6E55B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2"/>
                <w:szCs w:val="22"/>
              </w:rPr>
              <w:t>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D9D2D7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2"/>
                <w:szCs w:val="22"/>
              </w:rPr>
              <w:t>1,9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A4278" w14:textId="77777777" w:rsidR="007B409B" w:rsidRPr="00CC3F34" w:rsidRDefault="007B409B" w:rsidP="00243E36">
            <w:pPr>
              <w:ind w:firstLine="0"/>
              <w:jc w:val="center"/>
              <w:rPr>
                <w:sz w:val="22"/>
                <w:szCs w:val="22"/>
              </w:rPr>
            </w:pPr>
            <w:r w:rsidRPr="00CC3F34">
              <w:rPr>
                <w:sz w:val="24"/>
                <w:szCs w:val="24"/>
              </w:rPr>
              <w:t>СОАС-95-3</w:t>
            </w:r>
          </w:p>
        </w:tc>
      </w:tr>
    </w:tbl>
    <w:p w14:paraId="1105F2FF" w14:textId="77777777" w:rsidR="007B409B" w:rsidRDefault="007B409B" w:rsidP="007B409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C47D457" w14:textId="77777777" w:rsidR="007B409B" w:rsidRDefault="007B409B" w:rsidP="007B409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5AA9CDD1" w14:textId="77777777" w:rsidR="007B409B" w:rsidRDefault="007B409B" w:rsidP="007B40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F49BE51" w14:textId="77777777" w:rsidR="007B409B" w:rsidRDefault="007B409B" w:rsidP="007B40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16F8C7" w14:textId="77777777" w:rsidR="007B409B" w:rsidRDefault="007B409B" w:rsidP="007B40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52AB7C" w14:textId="77777777" w:rsidR="007B409B" w:rsidRDefault="007B409B" w:rsidP="007B40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«Россети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896891" w14:textId="77777777" w:rsidR="007B409B" w:rsidRDefault="007B409B" w:rsidP="007B40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«Россети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B7D8F8B" w14:textId="77777777" w:rsidR="007B409B" w:rsidRDefault="007B409B" w:rsidP="007B40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AF88D8E" w14:textId="77777777" w:rsidR="007B409B" w:rsidRDefault="007B409B" w:rsidP="007B40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6C5B540E" w14:textId="77777777" w:rsidR="007B409B" w:rsidRDefault="007B409B" w:rsidP="007B40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06B48444" w14:textId="77777777" w:rsidR="007B409B" w:rsidRDefault="007B409B" w:rsidP="007B409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642DCD3" w14:textId="77777777" w:rsidR="007B409B" w:rsidRDefault="007B409B" w:rsidP="007B409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5E1E665D" w14:textId="77777777" w:rsidR="007B409B" w:rsidRDefault="007B409B" w:rsidP="007B409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4F49E436" w14:textId="77777777" w:rsidR="007B409B" w:rsidRDefault="007B409B" w:rsidP="007B409B">
      <w:pPr>
        <w:pStyle w:val="ad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3449-031-27560230-06 «Зажимы соединительные спиральные типа CC-Dпр-01, CC-Dпр-11, CC-Dпр-21, CC-Dпр-31 для проводов и тросов ВЛ»;</w:t>
      </w:r>
    </w:p>
    <w:p w14:paraId="60C4D112" w14:textId="77777777" w:rsidR="007B409B" w:rsidRDefault="007B409B" w:rsidP="007B409B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9957721" w14:textId="77777777" w:rsidR="007B409B" w:rsidRDefault="007B409B" w:rsidP="007B409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760813C9" w14:textId="77777777" w:rsidR="007B409B" w:rsidRDefault="007B409B" w:rsidP="007B409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EEC0E51" w14:textId="77777777" w:rsidR="007B409B" w:rsidRDefault="007B409B" w:rsidP="007B409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0EDFC7D" w14:textId="77777777" w:rsidR="007B409B" w:rsidRDefault="007B409B" w:rsidP="007B40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FC10B1" w14:textId="77777777" w:rsidR="007B409B" w:rsidRDefault="007B409B" w:rsidP="007B40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5192281" w14:textId="77777777" w:rsidR="007B409B" w:rsidRDefault="007B409B" w:rsidP="007B409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04D7E49" w14:textId="77777777" w:rsidR="007B409B" w:rsidRDefault="007B409B" w:rsidP="007B40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7F2A509" w14:textId="77777777" w:rsidR="007B409B" w:rsidRDefault="007B409B" w:rsidP="007B40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2B24779" w14:textId="77777777" w:rsidR="007B409B" w:rsidRDefault="007B409B" w:rsidP="007B40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6CDACD" w14:textId="77777777" w:rsidR="007B409B" w:rsidRDefault="007B409B" w:rsidP="007B409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712CF41" w14:textId="77777777" w:rsidR="007B409B" w:rsidRDefault="007B409B" w:rsidP="007B40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A5AFEE" w14:textId="77777777" w:rsidR="007B409B" w:rsidRDefault="007B409B" w:rsidP="007B40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5B0398" w14:textId="77777777" w:rsidR="007B409B" w:rsidRDefault="007B409B" w:rsidP="007B409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0A5B8A9" w14:textId="77777777" w:rsidR="007B409B" w:rsidRDefault="007B409B" w:rsidP="007B40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0A9E817" w14:textId="77777777" w:rsidR="007B409B" w:rsidRDefault="007B409B" w:rsidP="007B40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3972C6" w14:textId="77777777" w:rsidR="007B409B" w:rsidRDefault="007B409B" w:rsidP="007B409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50D83" w14:textId="77777777" w:rsidR="007B409B" w:rsidRDefault="007B409B" w:rsidP="007B40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B1456E6" w14:textId="77777777" w:rsidR="007B409B" w:rsidRDefault="007B409B" w:rsidP="007B40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76567637" w14:textId="77777777" w:rsidR="007B409B" w:rsidRDefault="007B409B" w:rsidP="007B40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E0212D0" w14:textId="77777777" w:rsidR="007B409B" w:rsidRDefault="007B409B" w:rsidP="007B40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098B90F" w14:textId="77777777" w:rsidR="007B409B" w:rsidRDefault="007B409B" w:rsidP="007B40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E006C42" w14:textId="77777777" w:rsidR="007B409B" w:rsidRDefault="007B409B" w:rsidP="007B40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1460AD3" w14:textId="77777777" w:rsidR="007B409B" w:rsidRDefault="007B409B" w:rsidP="007B40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71A1B3F" w14:textId="77777777" w:rsidR="007B409B" w:rsidRDefault="007B409B" w:rsidP="007B409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F93E428" w14:textId="77777777" w:rsidR="007B409B" w:rsidRDefault="007B409B" w:rsidP="007B409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7A482B6" w14:textId="77777777" w:rsidR="007B409B" w:rsidRDefault="007B409B" w:rsidP="007B409B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3D375217" w14:textId="77777777" w:rsidR="007B409B" w:rsidRDefault="007B409B" w:rsidP="007B40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«Россети Центр» и ответственными представителями Поставщика при получении их на склад.</w:t>
      </w:r>
    </w:p>
    <w:p w14:paraId="0E550B42" w14:textId="77777777" w:rsidR="007B409B" w:rsidRDefault="007B409B" w:rsidP="007B409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E4557C">
      <w:headerReference w:type="even" r:id="rId12"/>
      <w:pgSz w:w="12240" w:h="15840" w:code="1"/>
      <w:pgMar w:top="851" w:right="567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9FC18" w14:textId="77777777" w:rsidR="00EA0132" w:rsidRDefault="00EA0132">
      <w:r>
        <w:separator/>
      </w:r>
    </w:p>
  </w:endnote>
  <w:endnote w:type="continuationSeparator" w:id="0">
    <w:p w14:paraId="56D6200F" w14:textId="77777777" w:rsidR="00EA0132" w:rsidRDefault="00EA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0BECA" w14:textId="77777777" w:rsidR="00EA0132" w:rsidRDefault="00EA0132">
      <w:r>
        <w:separator/>
      </w:r>
    </w:p>
  </w:footnote>
  <w:footnote w:type="continuationSeparator" w:id="0">
    <w:p w14:paraId="55E89AEA" w14:textId="77777777" w:rsidR="00EA0132" w:rsidRDefault="00EA0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E43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C60"/>
    <w:rsid w:val="00101290"/>
    <w:rsid w:val="00101DD6"/>
    <w:rsid w:val="001041B7"/>
    <w:rsid w:val="00104E1F"/>
    <w:rsid w:val="00106130"/>
    <w:rsid w:val="00106731"/>
    <w:rsid w:val="00107271"/>
    <w:rsid w:val="0010738A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3BF1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2E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CB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C7D40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0DD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1A62"/>
    <w:rsid w:val="0079283F"/>
    <w:rsid w:val="00792CB0"/>
    <w:rsid w:val="0079320B"/>
    <w:rsid w:val="00794AC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09B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2B6D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E09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318F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BE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5EF7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C15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1C3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7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6E73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132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E3333B"/>
  <w15:docId w15:val="{F18AFCB5-0F70-4249-918E-0FFF861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2A0114B3-D428-4CBC-92D8-6B1E35BF9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32</TotalTime>
  <Pages>1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Лепейко Марина Викторовна</cp:lastModifiedBy>
  <cp:revision>5</cp:revision>
  <cp:lastPrinted>2010-09-30T13:29:00Z</cp:lastPrinted>
  <dcterms:created xsi:type="dcterms:W3CDTF">2017-09-25T05:41:00Z</dcterms:created>
  <dcterms:modified xsi:type="dcterms:W3CDTF">2023-02-16T11:28:00Z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